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E5AFE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de la MARE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58359DE9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1BF7D31B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</w:p>
    <w:p w14:paraId="0D6A7606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</w:p>
    <w:p w14:paraId="483E7508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Robert.    (C.F.R. 1399-1405 p.266)</w:t>
      </w:r>
    </w:p>
    <w:p w14:paraId="1F1C9E3B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</w:p>
    <w:p w14:paraId="27EF0D9C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</w:p>
    <w:p w14:paraId="18E9DACA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Apr.1405</w:t>
      </w:r>
      <w:r>
        <w:rPr>
          <w:rFonts w:ascii="Times New Roman" w:hAnsi="Times New Roman" w:cs="Times New Roman"/>
          <w:sz w:val="24"/>
          <w:szCs w:val="24"/>
        </w:rPr>
        <w:tab/>
        <w:t>She had died by this time.   (ibid.)</w:t>
      </w:r>
    </w:p>
    <w:p w14:paraId="5E7B24F0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</w:p>
    <w:p w14:paraId="3544F5D0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</w:p>
    <w:p w14:paraId="3196F23F" w14:textId="77777777" w:rsidR="006137C6" w:rsidRDefault="006137C6" w:rsidP="006137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2021</w:t>
      </w:r>
    </w:p>
    <w:p w14:paraId="378EDA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5722" w14:textId="77777777" w:rsidR="006137C6" w:rsidRDefault="006137C6" w:rsidP="009139A6">
      <w:r>
        <w:separator/>
      </w:r>
    </w:p>
  </w:endnote>
  <w:endnote w:type="continuationSeparator" w:id="0">
    <w:p w14:paraId="54FB1E05" w14:textId="77777777" w:rsidR="006137C6" w:rsidRDefault="006137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B1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F1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DB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9FB7C" w14:textId="77777777" w:rsidR="006137C6" w:rsidRDefault="006137C6" w:rsidP="009139A6">
      <w:r>
        <w:separator/>
      </w:r>
    </w:p>
  </w:footnote>
  <w:footnote w:type="continuationSeparator" w:id="0">
    <w:p w14:paraId="0F350AE5" w14:textId="77777777" w:rsidR="006137C6" w:rsidRDefault="006137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9D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55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CE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C6"/>
    <w:rsid w:val="000666E0"/>
    <w:rsid w:val="002510B7"/>
    <w:rsid w:val="005C130B"/>
    <w:rsid w:val="006137C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057D"/>
  <w15:chartTrackingRefBased/>
  <w15:docId w15:val="{D83ADC1D-13A5-44FC-B135-A3993F7D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7C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2021-06-29T15:38:00Z</dcterms:created>
  <dcterms:modified xsi:type="dcterms:W3CDTF">2021-06-29T15:38:00Z</dcterms:modified>
</cp:coreProperties>
</file>